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67" w:type="dxa"/>
        <w:tblInd w:w="93" w:type="dxa"/>
        <w:tblLook w:val="00A0"/>
      </w:tblPr>
      <w:tblGrid>
        <w:gridCol w:w="7670"/>
        <w:gridCol w:w="1417"/>
        <w:gridCol w:w="1380"/>
      </w:tblGrid>
      <w:tr w:rsidR="00320A41" w:rsidRPr="007F22C5" w:rsidTr="004E3D0B">
        <w:trPr>
          <w:cantSplit/>
          <w:trHeight w:val="315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A41" w:rsidRPr="007F22C5" w:rsidTr="004E3D0B">
        <w:trPr>
          <w:cantSplit/>
          <w:trHeight w:val="375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320A41" w:rsidRPr="007F22C5" w:rsidTr="00824BD5">
        <w:trPr>
          <w:cantSplit/>
          <w:trHeight w:val="1365"/>
        </w:trPr>
        <w:tc>
          <w:tcPr>
            <w:tcW w:w="7670" w:type="dxa"/>
            <w:tcBorders>
              <w:top w:val="nil"/>
              <w:left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 областному закону «Об областном бюджете на 2015 год и на плановый период 2016 и 2017 годов</w:t>
            </w:r>
          </w:p>
        </w:tc>
      </w:tr>
      <w:tr w:rsidR="00320A41" w:rsidRPr="007F22C5" w:rsidTr="004E3D0B">
        <w:trPr>
          <w:cantSplit/>
          <w:trHeight w:val="825"/>
        </w:trPr>
        <w:tc>
          <w:tcPr>
            <w:tcW w:w="104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Прогнозируемые поступления доходов в областной бюджет на 2015 год и на плановый период 2016 и 2017 годов</w:t>
            </w:r>
          </w:p>
        </w:tc>
      </w:tr>
      <w:tr w:rsidR="00320A41" w:rsidRPr="007F22C5" w:rsidTr="00824BD5">
        <w:trPr>
          <w:cantSplit/>
          <w:trHeight w:val="315"/>
        </w:trPr>
        <w:tc>
          <w:tcPr>
            <w:tcW w:w="10467" w:type="dxa"/>
            <w:gridSpan w:val="3"/>
            <w:tcBorders>
              <w:top w:val="nil"/>
              <w:left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(тыс. рублей)</w:t>
            </w:r>
          </w:p>
        </w:tc>
      </w:tr>
    </w:tbl>
    <w:p w:rsidR="00320A41" w:rsidRPr="004E3D0B" w:rsidRDefault="00320A41">
      <w:pPr>
        <w:rPr>
          <w:sz w:val="2"/>
          <w:szCs w:val="2"/>
        </w:rPr>
      </w:pPr>
    </w:p>
    <w:tbl>
      <w:tblPr>
        <w:tblW w:w="10467" w:type="dxa"/>
        <w:tblInd w:w="93" w:type="dxa"/>
        <w:tblLook w:val="00A0"/>
      </w:tblPr>
      <w:tblGrid>
        <w:gridCol w:w="3984"/>
        <w:gridCol w:w="2256"/>
        <w:gridCol w:w="1430"/>
        <w:gridCol w:w="1417"/>
        <w:gridCol w:w="1380"/>
      </w:tblGrid>
      <w:tr w:rsidR="00320A41" w:rsidRPr="007F22C5" w:rsidTr="00824BD5">
        <w:trPr>
          <w:cantSplit/>
          <w:trHeight w:val="735"/>
          <w:tblHeader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41" w:rsidRPr="004E3D0B" w:rsidRDefault="00320A41" w:rsidP="004E3D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Наименование 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0A41" w:rsidRPr="004E3D0B" w:rsidRDefault="00320A41" w:rsidP="004E3D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0A41" w:rsidRPr="004E3D0B" w:rsidRDefault="00320A41" w:rsidP="004E3D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2015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0A41" w:rsidRPr="004E3D0B" w:rsidRDefault="00320A41" w:rsidP="004E3D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2016 год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0A41" w:rsidRPr="004E3D0B" w:rsidRDefault="00320A41" w:rsidP="004E3D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2017 год</w:t>
            </w:r>
          </w:p>
        </w:tc>
      </w:tr>
      <w:tr w:rsidR="00320A41" w:rsidRPr="007F22C5" w:rsidTr="00824BD5">
        <w:trPr>
          <w:cantSplit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ДОХОДЫ, ВСЕГО</w:t>
            </w:r>
          </w:p>
        </w:tc>
        <w:tc>
          <w:tcPr>
            <w:tcW w:w="2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24 428 546,9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25 104 931,9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26 821 169,3</w:t>
            </w:r>
          </w:p>
        </w:tc>
      </w:tr>
      <w:tr w:rsidR="00320A41" w:rsidRPr="007F22C5" w:rsidTr="004E3D0B">
        <w:trPr>
          <w:cantSplit/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8:D8"/>
            <w:bookmarkStart w:id="1" w:name="RANGE!A8:D224"/>
            <w:bookmarkEnd w:id="0"/>
            <w:bookmarkEnd w:id="1"/>
            <w:r w:rsidRPr="004E3D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10000000000000000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19 761 968,6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22 480 623,0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24 018 789,0</w:t>
            </w:r>
          </w:p>
        </w:tc>
      </w:tr>
      <w:tr w:rsidR="00320A41" w:rsidRPr="007F22C5" w:rsidTr="004E3D0B">
        <w:trPr>
          <w:cantSplit/>
          <w:trHeight w:val="4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19 165 329,6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21 905 160,0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23 424 558,0</w:t>
            </w:r>
          </w:p>
        </w:tc>
      </w:tr>
      <w:tr w:rsidR="00320A41" w:rsidRPr="007F22C5" w:rsidTr="004E3D0B">
        <w:trPr>
          <w:cantSplit/>
          <w:trHeight w:val="4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2" w:name="RANGE!A10:D10"/>
            <w:bookmarkEnd w:id="2"/>
            <w:r w:rsidRPr="004E3D0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10100000000000000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12 387 366,8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14 206 893,8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15 831 950,3</w:t>
            </w:r>
          </w:p>
        </w:tc>
      </w:tr>
      <w:tr w:rsidR="00320A41" w:rsidRPr="007F22C5" w:rsidTr="004E3D0B">
        <w:trPr>
          <w:cantSplit/>
          <w:trHeight w:val="4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3" w:name="RANGE!A11:D11"/>
            <w:bookmarkEnd w:id="3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10101000000000110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5 889 000,0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7 251 175,8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8 184 528,6</w:t>
            </w:r>
          </w:p>
        </w:tc>
      </w:tr>
      <w:tr w:rsidR="00320A41" w:rsidRPr="007F22C5" w:rsidTr="004E3D0B">
        <w:trPr>
          <w:cantSplit/>
          <w:trHeight w:val="10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" w:name="RANGE!A12:D12"/>
            <w:bookmarkEnd w:id="4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Налог на прибыль организаций, зачисляемый в бюджеты бюджетной системы Российской Федерации по соответствующим ставкам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10101010000000110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5 889 000,0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7 251 175,8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8 184 528,6</w:t>
            </w:r>
          </w:p>
        </w:tc>
      </w:tr>
      <w:tr w:rsidR="00320A41" w:rsidRPr="007F22C5" w:rsidTr="004E3D0B">
        <w:trPr>
          <w:cantSplit/>
          <w:trHeight w:val="13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" w:name="RANGE!A13:D13"/>
            <w:bookmarkEnd w:id="5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10101012020000110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4 689 000,0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5 711 175,8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6 534 528,6</w:t>
            </w:r>
          </w:p>
        </w:tc>
      </w:tr>
      <w:tr w:rsidR="00320A41" w:rsidRPr="007F22C5" w:rsidTr="004E3D0B">
        <w:trPr>
          <w:cantSplit/>
          <w:trHeight w:val="12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прибыль организаций консолидированных групп налогоплательщиков, зачисляемый в бюджеты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10101014020000110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1 200 000,0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1 540 000,0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1 650 000,0</w:t>
            </w:r>
          </w:p>
        </w:tc>
      </w:tr>
      <w:tr w:rsidR="00320A41" w:rsidRPr="007F22C5" w:rsidTr="004E3D0B">
        <w:trPr>
          <w:cantSplit/>
          <w:trHeight w:val="4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6" w:name="RANGE!A15:D15"/>
            <w:bookmarkEnd w:id="6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10102000010000110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6 498 366,8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6 955 718,0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7 647 421,7</w:t>
            </w:r>
          </w:p>
        </w:tc>
      </w:tr>
      <w:tr w:rsidR="00320A41" w:rsidRPr="007F22C5" w:rsidTr="004E3D0B">
        <w:trPr>
          <w:cantSplit/>
          <w:trHeight w:val="19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7" w:name="RANGE!A16:D16"/>
            <w:bookmarkEnd w:id="7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4E3D0B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10102010010000110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6 392 367,0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6 841 785,0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7 522 007,0</w:t>
            </w:r>
          </w:p>
        </w:tc>
      </w:tr>
      <w:tr w:rsidR="00320A41" w:rsidRPr="007F22C5" w:rsidTr="004E3D0B">
        <w:trPr>
          <w:cantSplit/>
          <w:trHeight w:val="28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" w:name="RANGE!A17:D17"/>
            <w:bookmarkEnd w:id="8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10102020010000110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32 987,0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35 306,0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38 816,7</w:t>
            </w:r>
          </w:p>
        </w:tc>
      </w:tr>
      <w:tr w:rsidR="00320A41" w:rsidRPr="007F22C5" w:rsidTr="004E3D0B">
        <w:trPr>
          <w:cantSplit/>
          <w:trHeight w:val="13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9" w:name="RANGE!A18:D18"/>
            <w:bookmarkEnd w:id="9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10102030010000110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60 892,0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65 173,0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71 652,0</w:t>
            </w:r>
          </w:p>
        </w:tc>
      </w:tr>
      <w:tr w:rsidR="00320A41" w:rsidRPr="007F22C5" w:rsidTr="004E3D0B">
        <w:trPr>
          <w:cantSplit/>
          <w:trHeight w:val="22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" w:name="RANGE!A19:D19"/>
            <w:bookmarkEnd w:id="10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10102040010000110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12 120,8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13 454,0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14 946,0</w:t>
            </w:r>
          </w:p>
        </w:tc>
      </w:tr>
      <w:tr w:rsidR="00320A41" w:rsidRPr="007F22C5" w:rsidTr="004E3D0B">
        <w:trPr>
          <w:cantSplit/>
          <w:trHeight w:val="11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11" w:name="RANGE!A20:D20"/>
            <w:bookmarkEnd w:id="11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10300000000000000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2 389 480,8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2 945 304,2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2 533 335,7</w:t>
            </w:r>
          </w:p>
        </w:tc>
      </w:tr>
      <w:tr w:rsidR="00320A41" w:rsidRPr="007F22C5" w:rsidTr="004E3D0B">
        <w:trPr>
          <w:cantSplit/>
          <w:trHeight w:val="10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12" w:name="RANGE!A21:D21"/>
            <w:bookmarkEnd w:id="12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10302000010000110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2 389 480,8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2 945 304,2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2 533 335,7</w:t>
            </w:r>
          </w:p>
        </w:tc>
      </w:tr>
      <w:tr w:rsidR="00320A41" w:rsidRPr="007F22C5" w:rsidTr="004E3D0B">
        <w:trPr>
          <w:cantSplit/>
          <w:trHeight w:val="7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3" w:name="RANGE!A22:D22"/>
            <w:bookmarkEnd w:id="13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Акцизы на пиво, производимое на территории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10302100010000110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733 000,0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859 550,0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945 870,0</w:t>
            </w:r>
          </w:p>
        </w:tc>
      </w:tr>
      <w:tr w:rsidR="00320A41" w:rsidRPr="007F22C5" w:rsidTr="004E3D0B">
        <w:trPr>
          <w:cantSplit/>
          <w:trHeight w:val="35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4" w:name="RANGE!A23:D23"/>
            <w:bookmarkEnd w:id="14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Акцизы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производимую на территории 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10302110010000110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52 010,0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52 010,0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54 400,0</w:t>
            </w:r>
          </w:p>
        </w:tc>
      </w:tr>
      <w:tr w:rsidR="00320A41" w:rsidRPr="007F22C5" w:rsidTr="004E3D0B">
        <w:trPr>
          <w:cantSplit/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Акцизы на сидр, пуаре, медовуху, производимые на территории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10302120010000110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15 190,0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18 750,0</w:t>
            </w:r>
          </w:p>
        </w:tc>
      </w:tr>
      <w:tr w:rsidR="00320A41" w:rsidRPr="007F22C5" w:rsidTr="004E3D0B">
        <w:trPr>
          <w:cantSplit/>
          <w:trHeight w:val="19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5" w:name="RANGE!A25:D25"/>
            <w:bookmarkEnd w:id="15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10302230010000110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487 005,3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609 107,4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546 567,3</w:t>
            </w:r>
          </w:p>
        </w:tc>
      </w:tr>
      <w:tr w:rsidR="00320A41" w:rsidRPr="007F22C5" w:rsidTr="004E3D0B">
        <w:trPr>
          <w:cantSplit/>
          <w:trHeight w:val="2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6" w:name="RANGE!A26:D26"/>
            <w:bookmarkEnd w:id="16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10302240010000110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18 175,5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16 419,6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13 469,4</w:t>
            </w:r>
          </w:p>
        </w:tc>
      </w:tr>
      <w:tr w:rsidR="00320A41" w:rsidRPr="007F22C5" w:rsidTr="004E3D0B">
        <w:trPr>
          <w:cantSplit/>
          <w:trHeight w:val="19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7" w:name="RANGE!A27:D27"/>
            <w:bookmarkEnd w:id="17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10302250010000110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1 066 683,6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1 374 489,0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938 835,0</w:t>
            </w:r>
          </w:p>
        </w:tc>
      </w:tr>
      <w:tr w:rsidR="00320A41" w:rsidRPr="007F22C5" w:rsidTr="004E3D0B">
        <w:trPr>
          <w:cantSplit/>
          <w:trHeight w:val="19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8" w:name="RANGE!A28:D28"/>
            <w:bookmarkEnd w:id="18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в местные бюджеты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10302260010000110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20 606,4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18 538,2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15 444,0</w:t>
            </w:r>
          </w:p>
        </w:tc>
      </w:tr>
      <w:tr w:rsidR="00320A41" w:rsidRPr="007F22C5" w:rsidTr="004E3D0B">
        <w:trPr>
          <w:cantSplit/>
          <w:trHeight w:val="4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19" w:name="RANGE!A29:D29"/>
            <w:bookmarkEnd w:id="19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10500000000000000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790 000,0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830 000,0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870 000,0</w:t>
            </w:r>
          </w:p>
        </w:tc>
      </w:tr>
      <w:tr w:rsidR="00320A41" w:rsidRPr="007F22C5" w:rsidTr="004E3D0B">
        <w:trPr>
          <w:cantSplit/>
          <w:trHeight w:val="7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20" w:name="RANGE!A30:D30"/>
            <w:bookmarkEnd w:id="20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10501000000000110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790 000,0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830 000,0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870 000,0</w:t>
            </w:r>
          </w:p>
        </w:tc>
      </w:tr>
      <w:tr w:rsidR="00320A41" w:rsidRPr="007F22C5" w:rsidTr="004E3D0B">
        <w:trPr>
          <w:cantSplit/>
          <w:trHeight w:val="10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1" w:name="RANGE!A31:D31"/>
            <w:bookmarkEnd w:id="21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10501010010000110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526 100,0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552 700,0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579 300,0</w:t>
            </w:r>
          </w:p>
        </w:tc>
      </w:tr>
      <w:tr w:rsidR="00320A41" w:rsidRPr="007F22C5" w:rsidTr="004E3D0B">
        <w:trPr>
          <w:cantSplit/>
          <w:trHeight w:val="10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10501011010000110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526 100,0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552 700,0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579 300,0</w:t>
            </w:r>
          </w:p>
        </w:tc>
      </w:tr>
      <w:tr w:rsidR="00320A41" w:rsidRPr="007F22C5" w:rsidTr="004E3D0B">
        <w:trPr>
          <w:cantSplit/>
          <w:trHeight w:val="10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10501020010000110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141 600,0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148 800,0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156 000,0</w:t>
            </w:r>
          </w:p>
        </w:tc>
      </w:tr>
      <w:tr w:rsidR="00320A41" w:rsidRPr="007F22C5" w:rsidTr="004E3D0B">
        <w:trPr>
          <w:cantSplit/>
          <w:trHeight w:val="11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2" w:name="RANGE!A34:D34"/>
            <w:bookmarkEnd w:id="22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10501021010000110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141 600,0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148 800,0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156 000,0</w:t>
            </w:r>
          </w:p>
        </w:tc>
      </w:tr>
      <w:tr w:rsidR="00320A41" w:rsidRPr="007F22C5" w:rsidTr="004E3D0B">
        <w:trPr>
          <w:cantSplit/>
          <w:trHeight w:val="7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10501050010000110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122 300,0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128 500,0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134 700,0</w:t>
            </w:r>
          </w:p>
        </w:tc>
      </w:tr>
      <w:tr w:rsidR="00320A41" w:rsidRPr="007F22C5" w:rsidTr="004E3D0B">
        <w:trPr>
          <w:cantSplit/>
          <w:trHeight w:val="4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23" w:name="RANGE!A36:D36"/>
            <w:bookmarkEnd w:id="23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10600000000000000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3 460 672,0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3 775 672,0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4 039 672,0</w:t>
            </w:r>
          </w:p>
        </w:tc>
      </w:tr>
      <w:tr w:rsidR="00320A41" w:rsidRPr="007F22C5" w:rsidTr="004E3D0B">
        <w:trPr>
          <w:cantSplit/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24" w:name="RANGE!A37:D37"/>
            <w:bookmarkEnd w:id="24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10602000020000110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2 800 000,0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3 080 000,0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3 311 000,0</w:t>
            </w:r>
          </w:p>
        </w:tc>
      </w:tr>
      <w:tr w:rsidR="00320A41" w:rsidRPr="007F22C5" w:rsidTr="004E3D0B">
        <w:trPr>
          <w:cantSplit/>
          <w:trHeight w:val="7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5" w:name="RANGE!A38:D38"/>
            <w:bookmarkEnd w:id="25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10602010020000110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2 550 000,0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2 820 000,0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3 041 000,0</w:t>
            </w:r>
          </w:p>
        </w:tc>
      </w:tr>
      <w:tr w:rsidR="00320A41" w:rsidRPr="007F22C5" w:rsidTr="004E3D0B">
        <w:trPr>
          <w:cantSplit/>
          <w:trHeight w:val="7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6" w:name="RANGE!A39:D39"/>
            <w:bookmarkEnd w:id="26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10602020020000110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260 000,0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270 000,0</w:t>
            </w:r>
          </w:p>
        </w:tc>
      </w:tr>
      <w:tr w:rsidR="00320A41" w:rsidRPr="007F22C5" w:rsidTr="004E3D0B">
        <w:trPr>
          <w:cantSplit/>
          <w:trHeight w:val="3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27" w:name="RANGE!A40:D40"/>
            <w:bookmarkEnd w:id="27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10604000020000110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660 000,0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695 000,0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728 000,0</w:t>
            </w:r>
          </w:p>
        </w:tc>
      </w:tr>
      <w:tr w:rsidR="00320A41" w:rsidRPr="007F22C5" w:rsidTr="004E3D0B">
        <w:trPr>
          <w:cantSplit/>
          <w:trHeight w:val="4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8" w:name="RANGE!A41:D41"/>
            <w:bookmarkEnd w:id="28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10604011020000110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144 250,0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151 900,0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159 100,0</w:t>
            </w:r>
          </w:p>
        </w:tc>
      </w:tr>
      <w:tr w:rsidR="00320A41" w:rsidRPr="007F22C5" w:rsidTr="004E3D0B">
        <w:trPr>
          <w:cantSplit/>
          <w:trHeight w:val="4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9" w:name="RANGE!A42:D42"/>
            <w:bookmarkEnd w:id="29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10604012020000110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515 750,0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543 100,0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568 900,0</w:t>
            </w:r>
          </w:p>
        </w:tc>
      </w:tr>
      <w:tr w:rsidR="00320A41" w:rsidRPr="007F22C5" w:rsidTr="004E3D0B">
        <w:trPr>
          <w:cantSplit/>
          <w:trHeight w:val="4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30" w:name="RANGE!A43:D43"/>
            <w:bookmarkEnd w:id="30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 на игорный бизнес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10605000020000110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672,0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672,0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672,0</w:t>
            </w:r>
          </w:p>
        </w:tc>
      </w:tr>
      <w:tr w:rsidR="00320A41" w:rsidRPr="007F22C5" w:rsidTr="004E3D0B">
        <w:trPr>
          <w:cantSplit/>
          <w:trHeight w:val="7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31" w:name="RANGE!A44:D44"/>
            <w:bookmarkEnd w:id="31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10700000000000000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53 630,0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56 120,0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58 430,0</w:t>
            </w:r>
          </w:p>
        </w:tc>
      </w:tr>
      <w:tr w:rsidR="00320A41" w:rsidRPr="007F22C5" w:rsidTr="004E3D0B">
        <w:trPr>
          <w:cantSplit/>
          <w:trHeight w:val="4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32" w:name="RANGE!A45:D45"/>
            <w:bookmarkEnd w:id="32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Налог на добычу полезных ископаемых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10701000010000110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50 500,0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52 800,0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54 900,0</w:t>
            </w:r>
          </w:p>
        </w:tc>
      </w:tr>
      <w:tr w:rsidR="00320A41" w:rsidRPr="007F22C5" w:rsidTr="004E3D0B">
        <w:trPr>
          <w:cantSplit/>
          <w:trHeight w:val="7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33" w:name="RANGE!A46:D46"/>
            <w:bookmarkEnd w:id="33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добычу общераспространенных полезных ископаемых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10701020010000110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42 300,0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44 300,0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46 100,0</w:t>
            </w:r>
          </w:p>
        </w:tc>
      </w:tr>
      <w:tr w:rsidR="00320A41" w:rsidRPr="007F22C5" w:rsidTr="004E3D0B">
        <w:trPr>
          <w:cantSplit/>
          <w:trHeight w:val="10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34" w:name="RANGE!A47:D47"/>
            <w:bookmarkEnd w:id="34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добычу прочих полезных ископаемых (за исключением полезных ископаемых в виде природных алмазов)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10701030010000110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8 800,0</w:t>
            </w:r>
          </w:p>
        </w:tc>
      </w:tr>
      <w:tr w:rsidR="00320A41" w:rsidRPr="007F22C5" w:rsidTr="004E3D0B">
        <w:trPr>
          <w:cantSplit/>
          <w:trHeight w:val="9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35" w:name="RANGE!A48:D48"/>
            <w:bookmarkEnd w:id="35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10704000010000110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3 130,0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3 320,0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3 530,0</w:t>
            </w:r>
          </w:p>
        </w:tc>
      </w:tr>
      <w:tr w:rsidR="00320A41" w:rsidRPr="007F22C5" w:rsidTr="004E3D0B">
        <w:trPr>
          <w:cantSplit/>
          <w:trHeight w:val="5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36" w:name="RANGE!A49:D49"/>
            <w:bookmarkEnd w:id="36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Сбор за пользование объектами животного мира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10704010010000110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2 900,0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3 000,0</w:t>
            </w:r>
          </w:p>
        </w:tc>
      </w:tr>
      <w:tr w:rsidR="00320A41" w:rsidRPr="007F22C5" w:rsidTr="004E3D0B">
        <w:trPr>
          <w:cantSplit/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37" w:name="RANGE!A50:D50"/>
            <w:bookmarkEnd w:id="37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10704030010000110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530,0</w:t>
            </w:r>
          </w:p>
        </w:tc>
      </w:tr>
      <w:tr w:rsidR="00320A41" w:rsidRPr="007F22C5" w:rsidTr="004E3D0B">
        <w:trPr>
          <w:cantSplit/>
          <w:trHeight w:val="4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38" w:name="RANGE!A51:D51"/>
            <w:bookmarkEnd w:id="38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10800000000000000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84 180,0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91 170,0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91 170,0</w:t>
            </w:r>
          </w:p>
        </w:tc>
      </w:tr>
      <w:tr w:rsidR="00320A41" w:rsidRPr="007F22C5" w:rsidTr="004E3D0B">
        <w:trPr>
          <w:cantSplit/>
          <w:trHeight w:val="14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39" w:name="RANGE!A52:D52"/>
            <w:bookmarkEnd w:id="39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10804000010000110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260,0</w:t>
            </w:r>
          </w:p>
        </w:tc>
      </w:tr>
      <w:tr w:rsidR="00320A41" w:rsidRPr="007F22C5" w:rsidTr="004E3D0B">
        <w:trPr>
          <w:cantSplit/>
          <w:trHeight w:val="29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0" w:name="RANGE!A53:D53"/>
            <w:bookmarkEnd w:id="40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нотариусами государственных нотариальных контор и (или) должностными лицами органов исполнительной власти, уполномоченными в соответствии с законодательными актами Российской Федерации и (или) законодательными актами субъектов Российской Федерации на совершение нотариальных действий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10804010010000110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260,0</w:t>
            </w:r>
          </w:p>
        </w:tc>
      </w:tr>
      <w:tr w:rsidR="00320A41" w:rsidRPr="007F22C5" w:rsidTr="004E3D0B">
        <w:trPr>
          <w:cantSplit/>
          <w:trHeight w:val="10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41" w:name="RANGE!A54:D54"/>
            <w:bookmarkEnd w:id="41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10807000010000110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83 920,0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90 910,0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90 910,0</w:t>
            </w:r>
          </w:p>
        </w:tc>
      </w:tr>
      <w:tr w:rsidR="00320A41" w:rsidRPr="007F22C5" w:rsidTr="004E3D0B">
        <w:trPr>
          <w:cantSplit/>
          <w:trHeight w:val="17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2" w:name="RANGE!A55:D55"/>
            <w:bookmarkEnd w:id="42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10807080010000110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28 580,0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34 660,0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34 660,0</w:t>
            </w:r>
          </w:p>
        </w:tc>
      </w:tr>
      <w:tr w:rsidR="00320A41" w:rsidRPr="007F22C5" w:rsidTr="004E3D0B">
        <w:trPr>
          <w:cantSplit/>
          <w:trHeight w:val="21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3" w:name="RANGE!A56:D56"/>
            <w:bookmarkEnd w:id="43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10807082010000110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28 580,0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34 660,0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34 660,0</w:t>
            </w:r>
          </w:p>
        </w:tc>
      </w:tr>
      <w:tr w:rsidR="00320A41" w:rsidRPr="007F22C5" w:rsidTr="004E3D0B">
        <w:trPr>
          <w:cantSplit/>
          <w:trHeight w:val="20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4" w:name="RANGE!A57:D57"/>
            <w:bookmarkEnd w:id="44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10807110010000110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240,0</w:t>
            </w:r>
          </w:p>
        </w:tc>
      </w:tr>
      <w:tr w:rsidR="00320A41" w:rsidRPr="007F22C5" w:rsidTr="004E3D0B">
        <w:trPr>
          <w:cantSplit/>
          <w:trHeight w:val="11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политических партий и региональных отделений политических партий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10807120010000110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70,0</w:t>
            </w:r>
          </w:p>
        </w:tc>
      </w:tr>
      <w:tr w:rsidR="00320A41" w:rsidRPr="007F22C5" w:rsidTr="004E3D0B">
        <w:trPr>
          <w:cantSplit/>
          <w:trHeight w:val="22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5" w:name="RANGE!A59:D59"/>
            <w:bookmarkEnd w:id="45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средств массовой информации, продукция которых предназначена для распространения преимущественно на территории субъекта Российской Федерации, а также за выдачу дубликата свидетельства о такой регистрации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10807130010000110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140,0</w:t>
            </w:r>
          </w:p>
        </w:tc>
      </w:tr>
      <w:tr w:rsidR="00320A41" w:rsidRPr="007F22C5" w:rsidTr="004E3D0B">
        <w:trPr>
          <w:cantSplit/>
          <w:trHeight w:val="20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 регистрационных знаков, водительских удостоверений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10807140010000110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10 500,0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13 850,0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13 850,0</w:t>
            </w:r>
          </w:p>
        </w:tc>
      </w:tr>
      <w:tr w:rsidR="00320A41" w:rsidRPr="007F22C5" w:rsidTr="004E3D0B">
        <w:trPr>
          <w:cantSplit/>
          <w:trHeight w:val="45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проведение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мототранспортных средств, прицепов, тракторов, самоходных дорожно-строительных и иных самоходных машин, 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 или пришедших в негодность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10807142010000110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10 500,0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13 850,0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13 850,0</w:t>
            </w:r>
          </w:p>
        </w:tc>
      </w:tr>
      <w:tr w:rsidR="00320A41" w:rsidRPr="007F22C5" w:rsidTr="004E3D0B">
        <w:trPr>
          <w:cantSplit/>
          <w:trHeight w:val="18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10807170010000110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680,0</w:t>
            </w:r>
          </w:p>
        </w:tc>
      </w:tr>
      <w:tr w:rsidR="00320A41" w:rsidRPr="007F22C5" w:rsidTr="004E3D0B">
        <w:trPr>
          <w:cantSplit/>
          <w:trHeight w:val="2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6" w:name="RANGE!A63:D63"/>
            <w:bookmarkEnd w:id="46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10807172010000110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680,0</w:t>
            </w:r>
          </w:p>
        </w:tc>
      </w:tr>
      <w:tr w:rsidR="00320A41" w:rsidRPr="007F22C5" w:rsidTr="004E3D0B">
        <w:trPr>
          <w:cantSplit/>
          <w:trHeight w:val="13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47" w:name="RANGE!A64:D64"/>
            <w:bookmarkEnd w:id="47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10807300010000110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40 770,0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40 770,0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40 770,0</w:t>
            </w:r>
          </w:p>
        </w:tc>
      </w:tr>
      <w:tr w:rsidR="00320A41" w:rsidRPr="007F22C5" w:rsidTr="004E3D0B">
        <w:trPr>
          <w:cantSplit/>
          <w:trHeight w:val="16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10807400010000110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320A41" w:rsidRPr="007F22C5" w:rsidTr="004E3D0B">
        <w:trPr>
          <w:cantSplit/>
          <w:trHeight w:val="4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596 639,0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575 463,0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594 231,0</w:t>
            </w:r>
          </w:p>
        </w:tc>
      </w:tr>
      <w:tr w:rsidR="00320A41" w:rsidRPr="007F22C5" w:rsidTr="004E3D0B">
        <w:trPr>
          <w:cantSplit/>
          <w:trHeight w:val="10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48" w:name="RANGE!A67:D67"/>
            <w:bookmarkEnd w:id="48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11100000000000000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64 848,0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37 318,0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34 916,0</w:t>
            </w:r>
          </w:p>
        </w:tc>
      </w:tr>
      <w:tr w:rsidR="00320A41" w:rsidRPr="007F22C5" w:rsidTr="004E3D0B">
        <w:trPr>
          <w:cantSplit/>
          <w:trHeight w:val="22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11101000000000120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100,0</w:t>
            </w:r>
          </w:p>
        </w:tc>
      </w:tr>
      <w:tr w:rsidR="00320A41" w:rsidRPr="007F22C5" w:rsidTr="004E3D0B">
        <w:trPr>
          <w:cantSplit/>
          <w:trHeight w:val="17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11101020020000120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100,0</w:t>
            </w:r>
          </w:p>
        </w:tc>
      </w:tr>
      <w:tr w:rsidR="00320A41" w:rsidRPr="007F22C5" w:rsidTr="004E3D0B">
        <w:trPr>
          <w:cantSplit/>
          <w:trHeight w:val="7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49" w:name="RANGE!A70:D70"/>
            <w:bookmarkEnd w:id="49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11103000000000120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15 348,0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2 663,0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261,0</w:t>
            </w:r>
          </w:p>
        </w:tc>
      </w:tr>
      <w:tr w:rsidR="00320A41" w:rsidRPr="007F22C5" w:rsidTr="004E3D0B">
        <w:trPr>
          <w:cantSplit/>
          <w:trHeight w:val="13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11103020020000120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15 348,0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2 663,0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261,0</w:t>
            </w:r>
          </w:p>
        </w:tc>
      </w:tr>
      <w:tr w:rsidR="00320A41" w:rsidRPr="007F22C5" w:rsidTr="004E3D0B">
        <w:trPr>
          <w:cantSplit/>
          <w:trHeight w:val="29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50" w:name="RANGE!A72:D72"/>
            <w:bookmarkEnd w:id="50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11105000000000120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49 345,0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34 500,0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34 500,0</w:t>
            </w:r>
          </w:p>
        </w:tc>
      </w:tr>
      <w:tr w:rsidR="00320A41" w:rsidRPr="007F22C5" w:rsidTr="004E3D0B">
        <w:trPr>
          <w:cantSplit/>
          <w:trHeight w:val="24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1" w:name="RANGE!A73:D73"/>
            <w:bookmarkEnd w:id="51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11105020000000120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20 345,0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15 000,0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15 000,0</w:t>
            </w:r>
          </w:p>
        </w:tc>
      </w:tr>
      <w:tr w:rsidR="00320A41" w:rsidRPr="007F22C5" w:rsidTr="004E3D0B">
        <w:trPr>
          <w:cantSplit/>
          <w:trHeight w:val="24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2" w:name="RANGE!A74:D74"/>
            <w:bookmarkEnd w:id="52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 субъектов Российской Федерации (за исключением  земельных участков бюджетных и автономных учреждений субъектов Российской Федерации)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11105022020000120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20 345,0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15 000,0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15 000,0</w:t>
            </w:r>
          </w:p>
        </w:tc>
      </w:tr>
      <w:tr w:rsidR="00320A41" w:rsidRPr="007F22C5" w:rsidTr="004E3D0B">
        <w:trPr>
          <w:cantSplit/>
          <w:trHeight w:val="13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11105070000000120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19 500,0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19 500,0</w:t>
            </w:r>
          </w:p>
        </w:tc>
      </w:tr>
      <w:tr w:rsidR="00320A41" w:rsidRPr="007F22C5" w:rsidTr="004E3D0B">
        <w:trPr>
          <w:cantSplit/>
          <w:trHeight w:val="11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11105072020000120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19 500,0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19 500,0</w:t>
            </w:r>
          </w:p>
        </w:tc>
      </w:tr>
      <w:tr w:rsidR="00320A41" w:rsidRPr="007F22C5" w:rsidTr="004E3D0B">
        <w:trPr>
          <w:cantSplit/>
          <w:trHeight w:val="8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53" w:name="RANGE!A77:D77"/>
            <w:bookmarkEnd w:id="53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11107000000000120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55,0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55,0</w:t>
            </w:r>
          </w:p>
        </w:tc>
      </w:tr>
      <w:tr w:rsidR="00320A41" w:rsidRPr="007F22C5" w:rsidTr="004E3D0B">
        <w:trPr>
          <w:cantSplit/>
          <w:trHeight w:val="13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4" w:name="RANGE!A78:D78"/>
            <w:bookmarkEnd w:id="54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11107010000000120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55,0</w:t>
            </w:r>
          </w:p>
        </w:tc>
      </w:tr>
      <w:tr w:rsidR="00320A41" w:rsidRPr="007F22C5" w:rsidTr="004E3D0B">
        <w:trPr>
          <w:cantSplit/>
          <w:trHeight w:val="1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5" w:name="RANGE!A79:D79"/>
            <w:bookmarkEnd w:id="55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11107012020000120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55,0</w:t>
            </w:r>
          </w:p>
        </w:tc>
      </w:tr>
      <w:tr w:rsidR="00320A41" w:rsidRPr="007F22C5" w:rsidTr="004E3D0B">
        <w:trPr>
          <w:cantSplit/>
          <w:trHeight w:val="7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56" w:name="RANGE!A80:D80"/>
            <w:bookmarkEnd w:id="56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11200000000000000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206 106,0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208 746,0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217 496,0</w:t>
            </w:r>
          </w:p>
        </w:tc>
      </w:tr>
      <w:tr w:rsidR="00320A41" w:rsidRPr="007F22C5" w:rsidTr="004E3D0B">
        <w:trPr>
          <w:cantSplit/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57" w:name="RANGE!A81:D81"/>
            <w:bookmarkEnd w:id="57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11201000010000120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35 750,0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31 310,0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32 660,0</w:t>
            </w:r>
          </w:p>
        </w:tc>
      </w:tr>
      <w:tr w:rsidR="00320A41" w:rsidRPr="007F22C5" w:rsidTr="004E3D0B">
        <w:trPr>
          <w:cantSplit/>
          <w:trHeight w:val="8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11201010010000120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3 510,0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3 660,0</w:t>
            </w:r>
          </w:p>
        </w:tc>
      </w:tr>
      <w:tr w:rsidR="00320A41" w:rsidRPr="007F22C5" w:rsidTr="004E3D0B">
        <w:trPr>
          <w:cantSplit/>
          <w:trHeight w:val="8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11201020010000120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670,0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690,0</w:t>
            </w:r>
          </w:p>
        </w:tc>
      </w:tr>
      <w:tr w:rsidR="00320A41" w:rsidRPr="007F22C5" w:rsidTr="004E3D0B">
        <w:trPr>
          <w:cantSplit/>
          <w:trHeight w:val="7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11201030010000120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8 880,0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7 770,0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8 110,0</w:t>
            </w:r>
          </w:p>
        </w:tc>
      </w:tr>
      <w:tr w:rsidR="00320A41" w:rsidRPr="007F22C5" w:rsidTr="004E3D0B">
        <w:trPr>
          <w:cantSplit/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11201040010000120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22 110,0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19 360,0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20 200,0</w:t>
            </w:r>
          </w:p>
        </w:tc>
      </w:tr>
      <w:tr w:rsidR="00320A41" w:rsidRPr="007F22C5" w:rsidTr="004E3D0B">
        <w:trPr>
          <w:cantSplit/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58" w:name="RANGE!A86:D86"/>
            <w:bookmarkEnd w:id="58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Платежи при пользовании недрами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11202000000000120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12 856,0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12 856,0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12 856,0</w:t>
            </w:r>
          </w:p>
        </w:tc>
      </w:tr>
      <w:tr w:rsidR="00320A41" w:rsidRPr="007F22C5" w:rsidTr="004E3D0B">
        <w:trPr>
          <w:cantSplit/>
          <w:trHeight w:val="13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9" w:name="RANGE!A87:D87"/>
            <w:bookmarkEnd w:id="59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11202010010000120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12 000,0</w:t>
            </w:r>
          </w:p>
        </w:tc>
      </w:tr>
      <w:tr w:rsidR="00320A41" w:rsidRPr="007F22C5" w:rsidTr="004E3D0B">
        <w:trPr>
          <w:cantSplit/>
          <w:trHeight w:val="17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0" w:name="RANGE!A88:D88"/>
            <w:bookmarkEnd w:id="60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11202012010000120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12 000,0</w:t>
            </w:r>
          </w:p>
        </w:tc>
      </w:tr>
      <w:tr w:rsidR="00320A41" w:rsidRPr="007F22C5" w:rsidTr="004E3D0B">
        <w:trPr>
          <w:cantSplit/>
          <w:trHeight w:val="10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1" w:name="RANGE!A89:D89"/>
            <w:bookmarkEnd w:id="61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11202030010000120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280,0</w:t>
            </w:r>
          </w:p>
        </w:tc>
      </w:tr>
      <w:tr w:rsidR="00320A41" w:rsidRPr="007F22C5" w:rsidTr="004E3D0B">
        <w:trPr>
          <w:cantSplit/>
          <w:trHeight w:val="13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2" w:name="RANGE!A90:D90"/>
            <w:bookmarkEnd w:id="62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11202050010000120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320A41" w:rsidRPr="007F22C5" w:rsidTr="004E3D0B">
        <w:trPr>
          <w:cantSplit/>
          <w:trHeight w:val="16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11202052010000120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500,0</w:t>
            </w:r>
          </w:p>
        </w:tc>
      </w:tr>
      <w:tr w:rsidR="00320A41" w:rsidRPr="007F22C5" w:rsidTr="004E3D0B">
        <w:trPr>
          <w:cantSplit/>
          <w:trHeight w:val="6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Сборы за участие в конкурсе (аукционе) на право пользования участками недр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11202100000000120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76,0</w:t>
            </w:r>
          </w:p>
        </w:tc>
      </w:tr>
      <w:tr w:rsidR="00320A41" w:rsidRPr="007F22C5" w:rsidTr="004E3D0B">
        <w:trPr>
          <w:cantSplit/>
          <w:trHeight w:val="6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3" w:name="RANGE!A93:D93"/>
            <w:bookmarkEnd w:id="63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11202102020000120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76,0</w:t>
            </w:r>
          </w:p>
        </w:tc>
      </w:tr>
      <w:tr w:rsidR="00320A41" w:rsidRPr="007F22C5" w:rsidTr="004E3D0B">
        <w:trPr>
          <w:cantSplit/>
          <w:trHeight w:val="4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64" w:name="RANGE!A94:D94"/>
            <w:bookmarkEnd w:id="64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Плата за использование лесов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11204000000000120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157 500,0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164 580,0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171 980,0</w:t>
            </w:r>
          </w:p>
        </w:tc>
      </w:tr>
      <w:tr w:rsidR="00320A41" w:rsidRPr="007F22C5" w:rsidTr="004E3D0B">
        <w:trPr>
          <w:cantSplit/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Плата за использование лесов, расположенных на землях лесного фонда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11204010000000120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157 500,0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164 580,0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171 980,0</w:t>
            </w:r>
          </w:p>
        </w:tc>
      </w:tr>
      <w:tr w:rsidR="00320A41" w:rsidRPr="007F22C5" w:rsidTr="004E3D0B">
        <w:trPr>
          <w:cantSplit/>
          <w:trHeight w:val="13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5" w:name="RANGE!A96:D96"/>
            <w:bookmarkEnd w:id="65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Плата за использование лесов, расположенных на землях лесного фонда,  в части, превышающей минимальный размер платы по договору купли-продажи лесных насаждений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 xml:space="preserve">11204013020000120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9 400,0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9 820,0</w:t>
            </w:r>
          </w:p>
        </w:tc>
      </w:tr>
      <w:tr w:rsidR="00320A41" w:rsidRPr="007F22C5" w:rsidTr="004E3D0B">
        <w:trPr>
          <w:cantSplit/>
          <w:trHeight w:val="10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6" w:name="RANGE!A97:D97"/>
            <w:bookmarkEnd w:id="66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Плата за использование лесов, расположенных на землях лесного фонда,  в части, превышающей минимальный размер арендной платы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 xml:space="preserve">11204014020000120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130 650,0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136 530,0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142 670,0</w:t>
            </w:r>
          </w:p>
        </w:tc>
      </w:tr>
      <w:tr w:rsidR="00320A41" w:rsidRPr="007F22C5" w:rsidTr="004E3D0B">
        <w:trPr>
          <w:cantSplit/>
          <w:trHeight w:val="14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7" w:name="RANGE!A98:D98"/>
            <w:bookmarkEnd w:id="67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Плата за использование лесов, расположенных на землях лесного фонда,  в части платы по договору купли-продажи лесных насаждений для собственных нужд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 xml:space="preserve">11204015020000120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17 850,0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18 650,0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19 490,0</w:t>
            </w:r>
          </w:p>
        </w:tc>
      </w:tr>
      <w:tr w:rsidR="00320A41" w:rsidRPr="007F22C5" w:rsidTr="004E3D0B">
        <w:trPr>
          <w:cantSplit/>
          <w:trHeight w:val="8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68" w:name="RANGE!A99:D99"/>
            <w:bookmarkEnd w:id="68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11300000000000000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8 030,0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8 200,0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8 270,0</w:t>
            </w:r>
          </w:p>
        </w:tc>
      </w:tr>
      <w:tr w:rsidR="00320A41" w:rsidRPr="007F22C5" w:rsidTr="004E3D0B">
        <w:trPr>
          <w:cantSplit/>
          <w:trHeight w:val="5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11301000000000130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5 700,0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5 730,0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5 750,0</w:t>
            </w:r>
          </w:p>
        </w:tc>
      </w:tr>
      <w:tr w:rsidR="00320A41" w:rsidRPr="007F22C5" w:rsidTr="004E3D0B">
        <w:trPr>
          <w:cantSplit/>
          <w:trHeight w:val="5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 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11301990000000130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5 730,0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5 750,0</w:t>
            </w:r>
          </w:p>
        </w:tc>
      </w:tr>
      <w:tr w:rsidR="00320A41" w:rsidRPr="007F22C5" w:rsidTr="004E3D0B">
        <w:trPr>
          <w:cantSplit/>
          <w:trHeight w:val="10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 (работ) получателями средств бюджетов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11301992020000130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5 730,0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5 750,0</w:t>
            </w:r>
          </w:p>
        </w:tc>
      </w:tr>
      <w:tr w:rsidR="00320A41" w:rsidRPr="007F22C5" w:rsidTr="004E3D0B">
        <w:trPr>
          <w:cantSplit/>
          <w:trHeight w:val="5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11302000000000130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2 330,0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2 470,0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2 520,0</w:t>
            </w:r>
          </w:p>
        </w:tc>
      </w:tr>
      <w:tr w:rsidR="00320A41" w:rsidRPr="007F22C5" w:rsidTr="004E3D0B">
        <w:trPr>
          <w:cantSplit/>
          <w:trHeight w:val="11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11302060000000130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2 330,0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2 470,0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2 520,0</w:t>
            </w:r>
          </w:p>
        </w:tc>
      </w:tr>
      <w:tr w:rsidR="00320A41" w:rsidRPr="007F22C5" w:rsidTr="004E3D0B">
        <w:trPr>
          <w:cantSplit/>
          <w:trHeight w:val="11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69" w:name="RANGE!A105:D105"/>
            <w:bookmarkEnd w:id="69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 имущества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11302062020000130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2 330,0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2 470,0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2 520,0</w:t>
            </w:r>
          </w:p>
        </w:tc>
      </w:tr>
      <w:tr w:rsidR="00320A41" w:rsidRPr="007F22C5" w:rsidTr="004E3D0B">
        <w:trPr>
          <w:cantSplit/>
          <w:trHeight w:val="7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70" w:name="RANGE!A106:D106"/>
            <w:bookmarkEnd w:id="70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11400000000000000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40 500,0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31 500,0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31 500,0</w:t>
            </w:r>
          </w:p>
        </w:tc>
      </w:tr>
      <w:tr w:rsidR="00320A41" w:rsidRPr="007F22C5" w:rsidTr="004E3D0B">
        <w:trPr>
          <w:cantSplit/>
          <w:trHeight w:val="26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71" w:name="RANGE!A107:D107"/>
            <w:bookmarkEnd w:id="71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11402000000000000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35 000,0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30 000,0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30 000,0</w:t>
            </w:r>
          </w:p>
        </w:tc>
      </w:tr>
      <w:tr w:rsidR="00320A41" w:rsidRPr="007F22C5" w:rsidTr="004E3D0B">
        <w:trPr>
          <w:cantSplit/>
          <w:trHeight w:val="29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72" w:name="RANGE!A108:D108"/>
            <w:bookmarkEnd w:id="72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субъектов Российской Федерации (за исключением движимого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11402020020000410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30 000,0</w:t>
            </w:r>
          </w:p>
        </w:tc>
      </w:tr>
      <w:tr w:rsidR="00320A41" w:rsidRPr="007F22C5" w:rsidTr="004E3D0B">
        <w:trPr>
          <w:cantSplit/>
          <w:trHeight w:val="29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11402023020000410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30 000,0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30 000,0</w:t>
            </w:r>
          </w:p>
        </w:tc>
      </w:tr>
      <w:tr w:rsidR="00320A41" w:rsidRPr="007F22C5" w:rsidTr="004E3D0B">
        <w:trPr>
          <w:cantSplit/>
          <w:trHeight w:val="10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73" w:name="RANGE!A110:D110"/>
            <w:bookmarkEnd w:id="73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11406000000000430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1 500,0</w:t>
            </w:r>
          </w:p>
        </w:tc>
      </w:tr>
      <w:tr w:rsidR="00320A41" w:rsidRPr="007F22C5" w:rsidTr="004E3D0B">
        <w:trPr>
          <w:cantSplit/>
          <w:trHeight w:val="14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74" w:name="RANGE!A111:D111"/>
            <w:bookmarkEnd w:id="74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11406020000000430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1 500,0</w:t>
            </w:r>
          </w:p>
        </w:tc>
      </w:tr>
      <w:tr w:rsidR="00320A41" w:rsidRPr="007F22C5" w:rsidTr="004E3D0B">
        <w:trPr>
          <w:cantSplit/>
          <w:trHeight w:val="16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75" w:name="RANGE!A112:D112"/>
            <w:bookmarkEnd w:id="75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11406022020000430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1 500,0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1 500,0</w:t>
            </w:r>
          </w:p>
        </w:tc>
      </w:tr>
      <w:tr w:rsidR="00320A41" w:rsidRPr="007F22C5" w:rsidTr="004E3D0B">
        <w:trPr>
          <w:cantSplit/>
          <w:trHeight w:val="57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76" w:name="RANGE!A113:D113"/>
            <w:bookmarkEnd w:id="76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Административные платежи и сборы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11500000000000000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1 370,0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579,0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579,0</w:t>
            </w:r>
          </w:p>
        </w:tc>
      </w:tr>
      <w:tr w:rsidR="00320A41" w:rsidRPr="007F22C5" w:rsidTr="004E3D0B">
        <w:trPr>
          <w:cantSplit/>
          <w:trHeight w:val="11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77" w:name="RANGE!A114:D114"/>
            <w:bookmarkEnd w:id="77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11502000000000140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1 370,0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579,0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579,0</w:t>
            </w:r>
          </w:p>
        </w:tc>
      </w:tr>
      <w:tr w:rsidR="00320A41" w:rsidRPr="007F22C5" w:rsidTr="004E3D0B">
        <w:trPr>
          <w:cantSplit/>
          <w:trHeight w:val="11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78" w:name="RANGE!A115:D115"/>
            <w:bookmarkEnd w:id="78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11502020020000140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1 370,0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579,0</w:t>
            </w:r>
          </w:p>
        </w:tc>
      </w:tr>
      <w:tr w:rsidR="00320A41" w:rsidRPr="007F22C5" w:rsidTr="004E3D0B">
        <w:trPr>
          <w:cantSplit/>
          <w:trHeight w:val="7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79" w:name="RANGE!A116:D116"/>
            <w:bookmarkEnd w:id="79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11600000000000000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275 785,0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289 120,0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301 470,0</w:t>
            </w:r>
          </w:p>
        </w:tc>
      </w:tr>
      <w:tr w:rsidR="00320A41" w:rsidRPr="007F22C5" w:rsidTr="004E3D0B">
        <w:trPr>
          <w:cantSplit/>
          <w:trHeight w:val="11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0" w:name="RANGE!A117:D117"/>
            <w:bookmarkEnd w:id="80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пожарной безопасности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11627000010000140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11 750,0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8 790,0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9 170,0</w:t>
            </w:r>
          </w:p>
        </w:tc>
      </w:tr>
      <w:tr w:rsidR="00320A41" w:rsidRPr="007F22C5" w:rsidTr="004E3D0B">
        <w:trPr>
          <w:cantSplit/>
          <w:trHeight w:val="8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11630000010000140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740,0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770,0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800,0</w:t>
            </w:r>
          </w:p>
        </w:tc>
      </w:tr>
      <w:tr w:rsidR="00320A41" w:rsidRPr="007F22C5" w:rsidTr="004E3D0B">
        <w:trPr>
          <w:cantSplit/>
          <w:trHeight w:val="1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 xml:space="preserve">11630010010000140 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770,0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800,0</w:t>
            </w:r>
          </w:p>
        </w:tc>
      </w:tr>
      <w:tr w:rsidR="00320A41" w:rsidRPr="007F22C5" w:rsidTr="004E3D0B">
        <w:trPr>
          <w:cantSplit/>
          <w:trHeight w:val="16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1" w:name="RANGE!A120:D120"/>
            <w:bookmarkEnd w:id="81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 тяжеловесных грузов по автомобильным дорогам общего пользования регионального или межмуниципального значения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 xml:space="preserve">11630012010000140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770,0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800,0</w:t>
            </w:r>
          </w:p>
        </w:tc>
      </w:tr>
      <w:tr w:rsidR="00320A41" w:rsidRPr="007F22C5" w:rsidTr="004E3D0B">
        <w:trPr>
          <w:cantSplit/>
          <w:trHeight w:val="11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2" w:name="RANGE!A121:D121"/>
            <w:bookmarkEnd w:id="82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безопасности дорожного движения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11630020010000140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233 485,0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248 340,0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258 940,0</w:t>
            </w:r>
          </w:p>
        </w:tc>
      </w:tr>
      <w:tr w:rsidR="00320A41" w:rsidRPr="007F22C5" w:rsidTr="004E3D0B">
        <w:trPr>
          <w:cantSplit/>
          <w:trHeight w:val="17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11633000000000140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540,0</w:t>
            </w:r>
          </w:p>
        </w:tc>
      </w:tr>
      <w:tr w:rsidR="00320A41" w:rsidRPr="007F22C5" w:rsidTr="004E3D0B">
        <w:trPr>
          <w:cantSplit/>
          <w:trHeight w:val="19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11633020020000140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520,0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540,0</w:t>
            </w:r>
          </w:p>
        </w:tc>
      </w:tr>
      <w:tr w:rsidR="00320A41" w:rsidRPr="007F22C5" w:rsidTr="004E3D0B">
        <w:trPr>
          <w:cantSplit/>
          <w:trHeight w:val="17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Поступления  сумм в возмещение вреда, причиняемого автомобильным дорогам  транспортными средствами, осуществляющими перевозки тяжеловесных и  (или) крупногабаритных грузов 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 xml:space="preserve">11637000000000140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22 490,0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23 550,0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24 560,0</w:t>
            </w:r>
          </w:p>
        </w:tc>
      </w:tr>
      <w:tr w:rsidR="00320A41" w:rsidRPr="007F22C5" w:rsidTr="004E3D0B">
        <w:trPr>
          <w:cantSplit/>
          <w:trHeight w:val="24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3" w:name="RANGE!A125:D125"/>
            <w:bookmarkEnd w:id="83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Поступления  сумм в возмещение вреда, причиняемого автомобильным дорогам регионального или межмуниципального значения транспортными средствами, осуществляющим перевозки тяжеловесных и  (или) крупногабаритных грузов, зачисляемые в бюджеты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 xml:space="preserve">11637020020000140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22 490,0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23 550,0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24 560,0</w:t>
            </w:r>
          </w:p>
        </w:tc>
      </w:tr>
      <w:tr w:rsidR="00320A41" w:rsidRPr="007F22C5" w:rsidTr="004E3D0B">
        <w:trPr>
          <w:cantSplit/>
          <w:trHeight w:val="8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11690000000000140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6 820,0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7 150,0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7 460,0</w:t>
            </w:r>
          </w:p>
        </w:tc>
      </w:tr>
      <w:tr w:rsidR="00320A41" w:rsidRPr="007F22C5" w:rsidTr="004E3D0B">
        <w:trPr>
          <w:cantSplit/>
          <w:trHeight w:val="142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4" w:name="RANGE!A127:D127"/>
            <w:bookmarkEnd w:id="84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11690020020000140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6 820,0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7 150,0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7 460,0</w:t>
            </w:r>
          </w:p>
        </w:tc>
      </w:tr>
      <w:tr w:rsidR="00320A41" w:rsidRPr="007F22C5" w:rsidTr="004E3D0B">
        <w:trPr>
          <w:cantSplit/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85" w:name="RANGE!A128:D128"/>
            <w:bookmarkEnd w:id="85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20000000000000000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4 666 578,3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2 624 308,9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2 802 380,3</w:t>
            </w:r>
          </w:p>
        </w:tc>
      </w:tr>
      <w:tr w:rsidR="00320A41" w:rsidRPr="007F22C5" w:rsidTr="004E3D0B">
        <w:trPr>
          <w:cantSplit/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86" w:name="RANGE!A129:D129"/>
            <w:bookmarkEnd w:id="86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20200000000000000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4 405 594,2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2 471 794,7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2 755 470,6</w:t>
            </w:r>
          </w:p>
        </w:tc>
      </w:tr>
      <w:tr w:rsidR="00320A41" w:rsidRPr="007F22C5" w:rsidTr="004E3D0B">
        <w:trPr>
          <w:cantSplit/>
          <w:trHeight w:val="6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87" w:name="RANGE!A130:D130"/>
            <w:bookmarkEnd w:id="87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20201000000000151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887 400,7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425 049,5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355 166,3</w:t>
            </w:r>
          </w:p>
        </w:tc>
      </w:tr>
      <w:tr w:rsidR="00320A41" w:rsidRPr="007F22C5" w:rsidTr="004E3D0B">
        <w:trPr>
          <w:cantSplit/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8" w:name="RANGE!A131:D131"/>
            <w:bookmarkEnd w:id="88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20201001000000151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598 878,5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425 049,5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355 166,3</w:t>
            </w:r>
          </w:p>
        </w:tc>
      </w:tr>
      <w:tr w:rsidR="00320A41" w:rsidRPr="007F22C5" w:rsidTr="004E3D0B">
        <w:trPr>
          <w:cantSplit/>
          <w:trHeight w:val="90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89" w:name="RANGE!A132:D132"/>
            <w:bookmarkEnd w:id="89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20201001020000151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598 878,5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425 049,5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355 166,3</w:t>
            </w:r>
          </w:p>
        </w:tc>
      </w:tr>
      <w:tr w:rsidR="00320A41" w:rsidRPr="007F22C5" w:rsidTr="004E3D0B">
        <w:trPr>
          <w:cantSplit/>
          <w:trHeight w:val="6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90" w:name="RANGE!A133:D133"/>
            <w:bookmarkEnd w:id="90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20201003000000151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288 522,2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9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91" w:name="RANGE!A134:D134"/>
            <w:bookmarkEnd w:id="91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20201003020000151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288 522,2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9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92" w:name="RANGE!A135:D135"/>
            <w:bookmarkEnd w:id="92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20202000000000151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841 030,7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77 500,5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98 150,8</w:t>
            </w:r>
          </w:p>
        </w:tc>
      </w:tr>
      <w:tr w:rsidR="00320A41" w:rsidRPr="007F22C5" w:rsidTr="004E3D0B">
        <w:trPr>
          <w:cantSplit/>
          <w:trHeight w:val="7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поощрение лучших учителей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20202067020000151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0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93" w:name="RANGE!A137:D137"/>
            <w:bookmarkEnd w:id="93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20202077000000151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219 697,7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3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20202077020000151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219 697,7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Феде-рации на реализацию дополнительных мероприятий в сфере занятости населения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20202101020000151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6 076,9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приобретение оборудования для быстровозводимых физкультурно-оздоровительных комплексов, включая металлоконструкции и металлоизделия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20202132000000151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13 231,0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6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приобретение оборудования для быстровозводимых физкультурно-оздоровительных комплексов, включая металлоконструкции и металлоизделия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20202132020000151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13 231,0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5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20202133000000151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7 229,3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9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20202133020000151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7 229,3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6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20202172020000151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109 376,5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6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94" w:name="RANGE!A145:D145"/>
            <w:bookmarkEnd w:id="94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20202173020000151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36 707,6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37 521,7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37 079,4</w:t>
            </w:r>
          </w:p>
        </w:tc>
      </w:tr>
      <w:tr w:rsidR="00320A41" w:rsidRPr="007F22C5" w:rsidTr="004E3D0B">
        <w:trPr>
          <w:cantSplit/>
          <w:trHeight w:val="9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затрат на приобретение элитных семян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20202174020000151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2 372,8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2 293,5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2 436,3</w:t>
            </w:r>
          </w:p>
        </w:tc>
      </w:tr>
      <w:tr w:rsidR="00320A41" w:rsidRPr="007F22C5" w:rsidTr="004E3D0B">
        <w:trPr>
          <w:cantSplit/>
          <w:trHeight w:val="13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20202177020000151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2 082,0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1 706,7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1 682,1</w:t>
            </w:r>
          </w:p>
        </w:tc>
      </w:tr>
      <w:tr w:rsidR="00320A41" w:rsidRPr="007F22C5" w:rsidTr="004E3D0B">
        <w:trPr>
          <w:cantSplit/>
          <w:trHeight w:val="1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20202181020000151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16 590,6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9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процентной ставки по инвестиционным кредитам (займам) на развитие растениеводства, переработки и развития инфраструктуры и логистического обеспечения рынков продукции растениеводства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20202182020000151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43 157,4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9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20202183020000151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3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20202184020000151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24 639,8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24 925,9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41 460,8</w:t>
            </w:r>
          </w:p>
        </w:tc>
      </w:tr>
      <w:tr w:rsidR="00320A41" w:rsidRPr="007F22C5" w:rsidTr="004E3D0B">
        <w:trPr>
          <w:cantSplit/>
          <w:trHeight w:val="9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племенного животноводства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20202185020000151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5 693,2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5 098,3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5 627,1</w:t>
            </w:r>
          </w:p>
        </w:tc>
      </w:tr>
      <w:tr w:rsidR="00320A41" w:rsidRPr="007F22C5" w:rsidTr="004E3D0B">
        <w:trPr>
          <w:cantSplit/>
          <w:trHeight w:val="9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1 килограмм реализованного и (или) отгруженного на собственную переработку молока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20202186020000151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5 910,7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5 468,0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9 302,3</w:t>
            </w:r>
          </w:p>
        </w:tc>
      </w:tr>
      <w:tr w:rsidR="00320A41" w:rsidRPr="007F22C5" w:rsidTr="004E3D0B">
        <w:trPr>
          <w:cantSplit/>
          <w:trHeight w:val="16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20202190020000151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30 854,4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9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процентной ставки по инвестиционным кредитам (займам) на развитие животноводства, переработки и развития инфраструктуры и логистического обеспечения рынков продукции животноводства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20202191020000151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252 552,5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9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20202192020000151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племенного крупного рогатого скота мясного направления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20202193020000151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494,9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486,4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562,8</w:t>
            </w:r>
          </w:p>
        </w:tc>
      </w:tr>
      <w:tr w:rsidR="00320A41" w:rsidRPr="007F22C5" w:rsidTr="004E3D0B">
        <w:trPr>
          <w:cantSplit/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20202198020000151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4 447,5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7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на модернизацию региональных систем дошкольного образования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20202204000000151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45 021,7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9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модернизацию региональных систем дошкольного образования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20202204020000151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45 021,7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2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20202208020000151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6 494,2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95" w:name="RANGE!A162:D162"/>
            <w:bookmarkEnd w:id="95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20203000000000151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1 974 018,3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1 819 507,1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1 840 901,6</w:t>
            </w:r>
          </w:p>
        </w:tc>
      </w:tr>
      <w:tr w:rsidR="00320A41" w:rsidRPr="007F22C5" w:rsidTr="004E3D0B">
        <w:trPr>
          <w:cantSplit/>
          <w:trHeight w:val="6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96" w:name="RANGE!A163:D163"/>
            <w:bookmarkEnd w:id="96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20203001000000151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861 924,0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886 567,8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916 576,2</w:t>
            </w:r>
          </w:p>
        </w:tc>
      </w:tr>
      <w:tr w:rsidR="00320A41" w:rsidRPr="007F22C5" w:rsidTr="004E3D0B">
        <w:trPr>
          <w:cantSplit/>
          <w:trHeight w:val="9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97" w:name="RANGE!A164:D164"/>
            <w:bookmarkEnd w:id="97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20203001020000151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861 924,0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886 567,8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916 576,2</w:t>
            </w:r>
          </w:p>
        </w:tc>
      </w:tr>
      <w:tr w:rsidR="00320A41" w:rsidRPr="007F22C5" w:rsidTr="004E3D0B">
        <w:trPr>
          <w:cantSplit/>
          <w:trHeight w:val="1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98" w:name="RANGE!A165:D165"/>
            <w:bookmarkEnd w:id="98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20203004000000151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38 846,9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40 593,6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42 337,2</w:t>
            </w:r>
          </w:p>
        </w:tc>
      </w:tr>
      <w:tr w:rsidR="00320A41" w:rsidRPr="007F22C5" w:rsidTr="004E3D0B">
        <w:trPr>
          <w:cantSplit/>
          <w:trHeight w:val="16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99" w:name="RANGE!A166:D166"/>
            <w:bookmarkEnd w:id="99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20203004020000151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38 846,9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40 593,6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42 337,2</w:t>
            </w:r>
          </w:p>
        </w:tc>
      </w:tr>
      <w:tr w:rsidR="00320A41" w:rsidRPr="007F22C5" w:rsidTr="004E3D0B">
        <w:trPr>
          <w:cantSplit/>
          <w:trHeight w:val="13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20203007000000151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819,6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6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20203007020000151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819,6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2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0" w:name="RANGE!A169:D169"/>
            <w:bookmarkEnd w:id="100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государственные единовременные пособия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20203011000000151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48,3</w:t>
            </w:r>
          </w:p>
        </w:tc>
      </w:tr>
      <w:tr w:rsidR="00320A41" w:rsidRPr="007F22C5" w:rsidTr="004E3D0B">
        <w:trPr>
          <w:cantSplit/>
          <w:trHeight w:val="16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1" w:name="RANGE!A170:D170"/>
            <w:bookmarkEnd w:id="101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20203011020000151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48,3</w:t>
            </w:r>
          </w:p>
        </w:tc>
      </w:tr>
      <w:tr w:rsidR="00320A41" w:rsidRPr="007F22C5" w:rsidTr="004E3D0B">
        <w:trPr>
          <w:cantSplit/>
          <w:trHeight w:val="12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2" w:name="RANGE!A171:D171"/>
            <w:bookmarkEnd w:id="102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20203012000000151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3" w:name="RANGE!A172:D172"/>
            <w:bookmarkEnd w:id="103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20203012020000151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4" w:name="RANGE!A173:D173"/>
            <w:bookmarkEnd w:id="104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20203015000000151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13 234,8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13 400,7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12 799,6</w:t>
            </w:r>
          </w:p>
        </w:tc>
      </w:tr>
      <w:tr w:rsidR="00320A41" w:rsidRPr="007F22C5" w:rsidTr="004E3D0B">
        <w:trPr>
          <w:cantSplit/>
          <w:trHeight w:val="12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5" w:name="RANGE!A174:D174"/>
            <w:bookmarkEnd w:id="105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20203015020000151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13 234,8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13 400,7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12 799,6</w:t>
            </w:r>
          </w:p>
        </w:tc>
      </w:tr>
      <w:tr w:rsidR="00320A41" w:rsidRPr="007F22C5" w:rsidTr="004E3D0B">
        <w:trPr>
          <w:cantSplit/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осуществление отдельных полномочий в области лесных отношений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20203018000000151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395 964,6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379 988,3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387 746,0</w:t>
            </w:r>
          </w:p>
        </w:tc>
      </w:tr>
      <w:tr w:rsidR="00320A41" w:rsidRPr="007F22C5" w:rsidTr="004E3D0B">
        <w:trPr>
          <w:cantSplit/>
          <w:trHeight w:val="9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20203018020000151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395 964,6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379 988,3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387 746,0</w:t>
            </w:r>
          </w:p>
        </w:tc>
      </w:tr>
      <w:tr w:rsidR="00320A41" w:rsidRPr="007F22C5" w:rsidTr="004E3D0B">
        <w:trPr>
          <w:cantSplit/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осуществление отдельных полномочий в области водных отношений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20203019000000151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8 933,8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8 933,8</w:t>
            </w:r>
          </w:p>
        </w:tc>
      </w:tr>
      <w:tr w:rsidR="00320A41" w:rsidRPr="007F22C5" w:rsidTr="004E3D0B">
        <w:trPr>
          <w:cantSplit/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20203019020000151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8 933,8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8 933,8</w:t>
            </w:r>
          </w:p>
        </w:tc>
      </w:tr>
      <w:tr w:rsidR="00320A41" w:rsidRPr="007F22C5" w:rsidTr="004E3D0B">
        <w:trPr>
          <w:cantSplit/>
          <w:trHeight w:val="10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20203020000000151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7 505,0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8 098,2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8 576,2</w:t>
            </w:r>
          </w:p>
        </w:tc>
      </w:tr>
      <w:tr w:rsidR="00320A41" w:rsidRPr="007F22C5" w:rsidTr="004E3D0B">
        <w:trPr>
          <w:cantSplit/>
          <w:trHeight w:val="12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6" w:name="RANGE!A180:D180"/>
            <w:bookmarkEnd w:id="106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20203020020000151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7 505,0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8 098,2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8 576,2</w:t>
            </w:r>
          </w:p>
        </w:tc>
      </w:tr>
      <w:tr w:rsidR="00320A41" w:rsidRPr="007F22C5" w:rsidTr="004E3D0B">
        <w:trPr>
          <w:cantSplit/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7" w:name="RANGE!A181:D181"/>
            <w:bookmarkEnd w:id="107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Субвенции бюджетам на реализацию полномочий Российской Федерации по осуществлению социальных выплат безработным гражданам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20203025000000151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168 813,3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179 491,0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167 509,6</w:t>
            </w:r>
          </w:p>
        </w:tc>
      </w:tr>
      <w:tr w:rsidR="00320A41" w:rsidRPr="007F22C5" w:rsidTr="004E3D0B">
        <w:trPr>
          <w:cantSplit/>
          <w:trHeight w:val="12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8" w:name="RANGE!A182:D182"/>
            <w:bookmarkEnd w:id="108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20203025020000151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168 813,3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179 491,0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167 509,6</w:t>
            </w:r>
          </w:p>
        </w:tc>
      </w:tr>
      <w:tr w:rsidR="00320A41" w:rsidRPr="007F22C5" w:rsidTr="004E3D0B">
        <w:trPr>
          <w:cantSplit/>
          <w:trHeight w:val="16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09" w:name="RANGE!A183:D183"/>
            <w:bookmarkEnd w:id="109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20203053000000151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5 182,1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6 501,9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6 966,2</w:t>
            </w:r>
          </w:p>
        </w:tc>
      </w:tr>
      <w:tr w:rsidR="00320A41" w:rsidRPr="007F22C5" w:rsidTr="004E3D0B">
        <w:trPr>
          <w:cantSplit/>
          <w:trHeight w:val="18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0" w:name="RANGE!A184:D184"/>
            <w:bookmarkEnd w:id="110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20203053020000151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5 182,1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6 501,9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6 966,2</w:t>
            </w:r>
          </w:p>
        </w:tc>
      </w:tr>
      <w:tr w:rsidR="00320A41" w:rsidRPr="007F22C5" w:rsidTr="004E3D0B">
        <w:trPr>
          <w:cantSplit/>
          <w:trHeight w:val="19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20203068000000151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166 871,8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22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20203068020000151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166 871,8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21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1" w:name="RANGE!A187:D187"/>
            <w:bookmarkEnd w:id="111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обеспечение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20203069000000151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31 901,6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25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2" w:name="RANGE!A188:D188"/>
            <w:bookmarkEnd w:id="112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обеспечение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20203069020000151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31 901,6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9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3" w:name="RANGE!A189:D189"/>
            <w:bookmarkEnd w:id="113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20203070000000151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41 827,8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40 970,3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40 992,3</w:t>
            </w:r>
          </w:p>
        </w:tc>
      </w:tr>
      <w:tr w:rsidR="00320A41" w:rsidRPr="007F22C5" w:rsidTr="004E3D0B">
        <w:trPr>
          <w:cantSplit/>
          <w:trHeight w:val="21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4" w:name="RANGE!A190:D190"/>
            <w:bookmarkEnd w:id="114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20203070020000151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41 827,8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40 970,3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40 992,3</w:t>
            </w:r>
          </w:p>
        </w:tc>
      </w:tr>
      <w:tr w:rsidR="00320A41" w:rsidRPr="007F22C5" w:rsidTr="004E3D0B">
        <w:trPr>
          <w:cantSplit/>
          <w:trHeight w:val="10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проведение Всероссийской сельскохозяйственной переписи в 2016 году 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20203121020000151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18 467,3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22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20203122000000151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163 044,7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168 083,8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174 807,2</w:t>
            </w:r>
          </w:p>
        </w:tc>
      </w:tr>
      <w:tr w:rsidR="00320A41" w:rsidRPr="007F22C5" w:rsidTr="004E3D0B">
        <w:trPr>
          <w:cantSplit/>
          <w:trHeight w:val="25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20203122020000151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163 044,7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168 083,8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174 807,2</w:t>
            </w:r>
          </w:p>
        </w:tc>
      </w:tr>
      <w:tr w:rsidR="00320A41" w:rsidRPr="007F22C5" w:rsidTr="004E3D0B">
        <w:trPr>
          <w:cantSplit/>
          <w:trHeight w:val="16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20203123000000151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11 195,9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11 755,7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12 225,8</w:t>
            </w:r>
          </w:p>
        </w:tc>
      </w:tr>
      <w:tr w:rsidR="00320A41" w:rsidRPr="007F22C5" w:rsidTr="004E3D0B">
        <w:trPr>
          <w:cantSplit/>
          <w:trHeight w:val="20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20203123020000151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11 195,9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11 755,7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12 225,8</w:t>
            </w:r>
          </w:p>
        </w:tc>
      </w:tr>
      <w:tr w:rsidR="00320A41" w:rsidRPr="007F22C5" w:rsidTr="004E3D0B">
        <w:trPr>
          <w:cantSplit/>
          <w:trHeight w:val="6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5" w:name="RANGE!A196:D196"/>
            <w:bookmarkEnd w:id="115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Единые субвенции бюджетам субъектов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20203998020000151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58 313,4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55 786,8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61 383,2</w:t>
            </w:r>
          </w:p>
        </w:tc>
      </w:tr>
      <w:tr w:rsidR="00320A41" w:rsidRPr="007F22C5" w:rsidTr="004E3D0B">
        <w:trPr>
          <w:cantSplit/>
          <w:trHeight w:val="3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116" w:name="RANGE!A197:D197"/>
            <w:bookmarkEnd w:id="116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20204000000000151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703 144,5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149 737,6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461 251,9</w:t>
            </w:r>
          </w:p>
        </w:tc>
      </w:tr>
      <w:tr w:rsidR="00320A41" w:rsidRPr="007F22C5" w:rsidTr="004E3D0B">
        <w:trPr>
          <w:cantSplit/>
          <w:trHeight w:val="94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7" w:name="RANGE!A198:D198"/>
            <w:bookmarkEnd w:id="117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на содержание депутатов Государственной Думы и их помощников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20204001000000151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3 654,1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3 654,1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3 654,1</w:t>
            </w:r>
          </w:p>
        </w:tc>
      </w:tr>
      <w:tr w:rsidR="00320A41" w:rsidRPr="007F22C5" w:rsidTr="004E3D0B">
        <w:trPr>
          <w:cantSplit/>
          <w:trHeight w:val="13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8" w:name="RANGE!A199:D199"/>
            <w:bookmarkEnd w:id="118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содержание депутатов Государственной Думы и их помощников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20204001020000151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3 654,1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3 654,1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3 654,1</w:t>
            </w:r>
          </w:p>
        </w:tc>
      </w:tr>
      <w:tr w:rsidR="00320A41" w:rsidRPr="007F22C5" w:rsidTr="004E3D0B">
        <w:trPr>
          <w:cantSplit/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19" w:name="RANGE!A200:D200"/>
            <w:bookmarkEnd w:id="119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на содержание членов Совета Федерации и их помощников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20204002000000151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1 847,4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1 848,1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1 848,8</w:t>
            </w:r>
          </w:p>
        </w:tc>
      </w:tr>
      <w:tr w:rsidR="00320A41" w:rsidRPr="007F22C5" w:rsidTr="004E3D0B">
        <w:trPr>
          <w:cantSplit/>
          <w:trHeight w:val="93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20" w:name="RANGE!A201:D201"/>
            <w:bookmarkEnd w:id="120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содержание членов Совета Федерации и их помощников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20204002020000151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1 847,4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1 848,1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1 848,8</w:t>
            </w:r>
          </w:p>
        </w:tc>
      </w:tr>
      <w:tr w:rsidR="00320A41" w:rsidRPr="007F22C5" w:rsidTr="004E3D0B">
        <w:trPr>
          <w:cantSplit/>
          <w:trHeight w:val="16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21" w:name="RANGE!A202:D202"/>
            <w:bookmarkEnd w:id="121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на осуществление отдельных полномочий в области обеспечения лекарственными препаратами, а также специализированными продуктами лечебного питания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20204017000000151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76 807,6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75 271,4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75 271,4</w:t>
            </w:r>
          </w:p>
        </w:tc>
      </w:tr>
      <w:tr w:rsidR="00320A41" w:rsidRPr="007F22C5" w:rsidTr="004E3D0B">
        <w:trPr>
          <w:cantSplit/>
          <w:trHeight w:val="18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осуществление отдельных полномочий в области обеспечения лекарственными препаратами, а также специализированными продуктами лечебного питания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20204017020000151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76 807,6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75 271,4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75 271,4</w:t>
            </w:r>
          </w:p>
        </w:tc>
      </w:tr>
      <w:tr w:rsidR="00320A41" w:rsidRPr="007F22C5" w:rsidTr="004E3D0B">
        <w:trPr>
          <w:cantSplit/>
          <w:trHeight w:val="16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комплектование книжных фондов библиотек муниципальных образований  и государственных библиотек городов Москвы и Санкт-Петербурга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20204025000000151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213,0</w:t>
            </w:r>
          </w:p>
        </w:tc>
      </w:tr>
      <w:tr w:rsidR="00320A41" w:rsidRPr="007F22C5" w:rsidTr="004E3D0B">
        <w:trPr>
          <w:cantSplit/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комплектование книжных фондов библиотек муниципальных образований  и государственных библиотек городов Москвы и Санкт-Петербурга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20204025020000151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213,0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213,0</w:t>
            </w:r>
          </w:p>
        </w:tc>
      </w:tr>
      <w:tr w:rsidR="00320A41" w:rsidRPr="007F22C5" w:rsidTr="004E3D0B">
        <w:trPr>
          <w:cantSplit/>
          <w:trHeight w:val="13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20204052000000151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20204052020000151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3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20204053000000151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20204053020000151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9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закупок антивирусных препаратов для профилактики и лечения лиц, инфицированных вирусами иммунодефицита человека и гепатитов В и С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20204055020000151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50 194,4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50 067,3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50 067,3</w:t>
            </w:r>
          </w:p>
        </w:tc>
      </w:tr>
      <w:tr w:rsidR="00320A41" w:rsidRPr="007F22C5" w:rsidTr="004E3D0B">
        <w:trPr>
          <w:cantSplit/>
          <w:trHeight w:val="130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на создание и развитие сети многофункциональных центров предоставления государственных и муниципальных услуг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20204061000000151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17 830,3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5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создание и развитие сети многофункциональных центров предоставления государственных и муниципальных услуг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20204061020000151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17 830,3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31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муковисцидозом,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20204062000000151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5 296,8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5 190,8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5 190,8</w:t>
            </w:r>
          </w:p>
        </w:tc>
      </w:tr>
      <w:tr w:rsidR="00320A41" w:rsidRPr="007F22C5" w:rsidTr="004E3D0B">
        <w:trPr>
          <w:cantSplit/>
          <w:trHeight w:val="31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осуществление организационных мероприятий по обеспечению лиц лекарственными препаратами, предназначенными для лечения больных злокачественными новообразованиями лимфоидной, кроветворной и родственных им тканей, гемофилией, муковисцидозом, гипофизарным нанизмом, болезнью Гоше, рассеянным склерозом, а также после трансплантации органов и (или) тканей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20204062020000151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5 296,8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5 190,8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5 190,8</w:t>
            </w:r>
          </w:p>
        </w:tc>
      </w:tr>
      <w:tr w:rsidR="00320A41" w:rsidRPr="007F22C5" w:rsidTr="004E3D0B">
        <w:trPr>
          <w:cantSplit/>
          <w:trHeight w:val="388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закупок антибактериальных и противотуберкулёзных лекарственных препаратов (второго ряда), применяемых при лечении больных туберкулёзом с множественной лекарственной устойчивостью возбудителя, и диагностических средств для выявления, определения чувствительности микобактерии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20204064020000151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13 131,0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12 868,4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12 868,4</w:t>
            </w:r>
          </w:p>
        </w:tc>
      </w:tr>
      <w:tr w:rsidR="00320A41" w:rsidRPr="007F22C5" w:rsidTr="004E3D0B">
        <w:trPr>
          <w:cantSplit/>
          <w:trHeight w:val="10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22" w:name="RANGE!A216:D216"/>
            <w:bookmarkEnd w:id="122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на реализацию мероприятий по профилактике ВИЧ-инфекции и гепатитов В и С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20204066000000151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624,5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624,5</w:t>
            </w:r>
          </w:p>
        </w:tc>
      </w:tr>
      <w:tr w:rsidR="00320A41" w:rsidRPr="007F22C5" w:rsidTr="004E3D0B">
        <w:trPr>
          <w:cantSplit/>
          <w:trHeight w:val="12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мероприятий по профилактике ВИЧ-инфекции и гепатитов В и С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20204066020000151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624,5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624,5</w:t>
            </w:r>
          </w:p>
        </w:tc>
      </w:tr>
      <w:tr w:rsidR="00320A41" w:rsidRPr="007F22C5" w:rsidTr="004E3D0B">
        <w:trPr>
          <w:cantSplit/>
          <w:trHeight w:val="223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Межбюджетные трансферты, передаваемые бюджетам субъектов Российской Федерации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20204081020000151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25 072,0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1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20204091020000151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132 716,3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311 513,6</w:t>
            </w:r>
          </w:p>
        </w:tc>
      </w:tr>
      <w:tr w:rsidR="00320A41" w:rsidRPr="007F22C5" w:rsidTr="004E3D0B">
        <w:trPr>
          <w:cantSplit/>
          <w:trHeight w:val="199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мероприятий региональных программ в сфере дорожного хозяйства в сфере дорожного хозяйства по решениям Правительства Российской Федерации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20204092020000151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374 544,4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61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123" w:name="RANGE!A221:D221"/>
            <w:bookmarkEnd w:id="123"/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20300000000000180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185 430,0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152 514,2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46 909,7</w:t>
            </w:r>
          </w:p>
        </w:tc>
      </w:tr>
      <w:tr w:rsidR="00320A41" w:rsidRPr="007F22C5" w:rsidTr="004E3D0B">
        <w:trPr>
          <w:cantSplit/>
          <w:trHeight w:val="9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24" w:name="RANGE!A222:D222"/>
            <w:bookmarkEnd w:id="124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Безвозмездные поступления от государственных (муниципальных) организаций в бюджеты субъектов Российской Федерации 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20302000020000180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185 430,0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152 514,2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46 909,7</w:t>
            </w:r>
          </w:p>
        </w:tc>
      </w:tr>
      <w:tr w:rsidR="00320A41" w:rsidRPr="007F22C5" w:rsidTr="004E3D0B">
        <w:trPr>
          <w:cantSplit/>
          <w:trHeight w:val="192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25" w:name="RANGE!A223:D223"/>
            <w:bookmarkEnd w:id="125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в бюджеты субъектов Российской Федерации от государственной корпорации - 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20302030020000180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23 401,3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98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26" w:name="RANGE!A224:D224"/>
            <w:bookmarkEnd w:id="126"/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20302040020000180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162 028,7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152 514,2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46 909,7</w:t>
            </w:r>
          </w:p>
        </w:tc>
      </w:tr>
      <w:tr w:rsidR="00320A41" w:rsidRPr="007F22C5" w:rsidTr="004E3D0B">
        <w:trPr>
          <w:cantSplit/>
          <w:trHeight w:val="225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21800000000000000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75 554,1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4E3D0B">
              <w:rPr>
                <w:rFonts w:ascii="Times New Roman" w:hAnsi="Times New Roman"/>
                <w:b/>
                <w:bCs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66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21800000000000151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75 554,1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89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21802000020000151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75 554,1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21802030020000151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8 840,0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157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3D0B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D0B">
              <w:rPr>
                <w:rFonts w:ascii="Times New Roman" w:hAnsi="Times New Roman"/>
                <w:color w:val="000000"/>
                <w:lang w:eastAsia="ru-RU"/>
              </w:rPr>
              <w:t>21802040020000151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66 714,1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4E3D0B">
              <w:rPr>
                <w:rFonts w:ascii="Times New Roman" w:hAnsi="Times New Roman"/>
                <w:lang w:eastAsia="ru-RU"/>
              </w:rPr>
              <w:t>0,0</w:t>
            </w:r>
          </w:p>
        </w:tc>
      </w:tr>
      <w:tr w:rsidR="00320A41" w:rsidRPr="007F22C5" w:rsidTr="004E3D0B">
        <w:trPr>
          <w:cantSplit/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A41" w:rsidRPr="007F22C5" w:rsidTr="004E3D0B">
        <w:trPr>
          <w:cantSplit/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A41" w:rsidRPr="007F22C5" w:rsidTr="004E3D0B">
        <w:trPr>
          <w:cantSplit/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A41" w:rsidRPr="007F22C5" w:rsidTr="004E3D0B">
        <w:trPr>
          <w:cantSplit/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A41" w:rsidRPr="007F22C5" w:rsidTr="004E3D0B">
        <w:trPr>
          <w:cantSplit/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A41" w:rsidRPr="007F22C5" w:rsidTr="004E3D0B">
        <w:trPr>
          <w:cantSplit/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A41" w:rsidRPr="007F22C5" w:rsidTr="004E3D0B">
        <w:trPr>
          <w:cantSplit/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A41" w:rsidRPr="007F22C5" w:rsidTr="004E3D0B">
        <w:trPr>
          <w:cantSplit/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A41" w:rsidRPr="007F22C5" w:rsidTr="004E3D0B">
        <w:trPr>
          <w:cantSplit/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A41" w:rsidRPr="007F22C5" w:rsidTr="004E3D0B">
        <w:trPr>
          <w:cantSplit/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A41" w:rsidRPr="007F22C5" w:rsidTr="004E3D0B">
        <w:trPr>
          <w:cantSplit/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A41" w:rsidRPr="007F22C5" w:rsidTr="004E3D0B">
        <w:trPr>
          <w:cantSplit/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A41" w:rsidRPr="007F22C5" w:rsidTr="004E3D0B">
        <w:trPr>
          <w:cantSplit/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0A41" w:rsidRPr="007F22C5" w:rsidTr="004E3D0B">
        <w:trPr>
          <w:cantSplit/>
          <w:trHeight w:val="31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0A41" w:rsidRPr="004E3D0B" w:rsidRDefault="00320A41" w:rsidP="004E3D0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0A41" w:rsidRPr="004E3D0B" w:rsidRDefault="00320A41" w:rsidP="004E3D0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20A41" w:rsidRDefault="00320A41"/>
    <w:sectPr w:rsidR="00320A41" w:rsidSect="00824BD5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A41" w:rsidRDefault="00320A41">
      <w:r>
        <w:separator/>
      </w:r>
    </w:p>
  </w:endnote>
  <w:endnote w:type="continuationSeparator" w:id="0">
    <w:p w:rsidR="00320A41" w:rsidRDefault="00320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A41" w:rsidRDefault="00320A41" w:rsidP="00EF796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20A41" w:rsidRDefault="00320A41" w:rsidP="00824BD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A41" w:rsidRDefault="00320A41" w:rsidP="00EF796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20A41" w:rsidRDefault="00320A41" w:rsidP="00824BD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A41" w:rsidRDefault="00320A41">
      <w:r>
        <w:separator/>
      </w:r>
    </w:p>
  </w:footnote>
  <w:footnote w:type="continuationSeparator" w:id="0">
    <w:p w:rsidR="00320A41" w:rsidRDefault="00320A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A41" w:rsidRDefault="00320A41" w:rsidP="00EF796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20A41" w:rsidRDefault="00320A4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A41" w:rsidRDefault="00320A41" w:rsidP="00EF796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20A41" w:rsidRDefault="00320A4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D0B"/>
    <w:rsid w:val="00065EAF"/>
    <w:rsid w:val="00320A41"/>
    <w:rsid w:val="004E3D0B"/>
    <w:rsid w:val="007F22C5"/>
    <w:rsid w:val="00824BD5"/>
    <w:rsid w:val="00EF796E"/>
    <w:rsid w:val="00FC1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22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24BD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6D89"/>
    <w:rPr>
      <w:lang w:eastAsia="en-US"/>
    </w:rPr>
  </w:style>
  <w:style w:type="character" w:styleId="PageNumber">
    <w:name w:val="page number"/>
    <w:basedOn w:val="DefaultParagraphFont"/>
    <w:uiPriority w:val="99"/>
    <w:rsid w:val="00824BD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24BD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E6D8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37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30</Pages>
  <Words>6552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Бокова Елена Евгеньевна</dc:creator>
  <cp:keywords/>
  <dc:description/>
  <cp:lastModifiedBy>uubetc_481</cp:lastModifiedBy>
  <cp:revision>2</cp:revision>
  <dcterms:created xsi:type="dcterms:W3CDTF">2015-03-17T11:30:00Z</dcterms:created>
  <dcterms:modified xsi:type="dcterms:W3CDTF">2015-03-17T11:43:00Z</dcterms:modified>
</cp:coreProperties>
</file>